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COLYN, the younger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Pennarsh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brought an action for a debt of £40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Seawen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Melennek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Cornwall(q.v.) before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Mayor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Lostwithiel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Richard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Thorpe, clerk(q.v.)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E7CF4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ref.C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241/195/74)</w:t>
      </w: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8A5" w:rsidRDefault="005B58A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711CBC" w:rsidRPr="00711CBC" w:rsidRDefault="00711CBC" w:rsidP="00711CB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1CBC" w:rsidRPr="00711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8A5" w:rsidRDefault="005B58A5" w:rsidP="00564E3C">
      <w:pPr>
        <w:spacing w:after="0" w:line="240" w:lineRule="auto"/>
      </w:pPr>
      <w:r>
        <w:separator/>
      </w:r>
    </w:p>
  </w:endnote>
  <w:endnote w:type="continuationSeparator" w:id="0">
    <w:p w:rsidR="005B58A5" w:rsidRDefault="005B58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58A5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8A5" w:rsidRDefault="005B58A5" w:rsidP="00564E3C">
      <w:pPr>
        <w:spacing w:after="0" w:line="240" w:lineRule="auto"/>
      </w:pPr>
      <w:r>
        <w:separator/>
      </w:r>
    </w:p>
  </w:footnote>
  <w:footnote w:type="continuationSeparator" w:id="0">
    <w:p w:rsidR="005B58A5" w:rsidRDefault="005B58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A5"/>
    <w:rsid w:val="00372DC6"/>
    <w:rsid w:val="00564E3C"/>
    <w:rsid w:val="005B58A5"/>
    <w:rsid w:val="0064591D"/>
    <w:rsid w:val="00711C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711D3"/>
  <w15:chartTrackingRefBased/>
  <w15:docId w15:val="{C93DE976-26C2-4F50-BCBC-46DD7422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B5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2016-02-16T19:55:00Z</dcterms:created>
  <dcterms:modified xsi:type="dcterms:W3CDTF">2016-02-16T20:04:00Z</dcterms:modified>
</cp:coreProperties>
</file>